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66E76" w14:textId="77777777" w:rsidR="00BA1756" w:rsidRDefault="00FE289A">
      <w:r>
        <w:t>Obec Lipovec</w:t>
      </w:r>
    </w:p>
    <w:p w14:paraId="47166E77" w14:textId="77777777" w:rsidR="00FE289A" w:rsidRDefault="00FE289A">
      <w:r>
        <w:t>Lipovec 200</w:t>
      </w:r>
    </w:p>
    <w:p w14:paraId="47166E78" w14:textId="77777777" w:rsidR="00FE289A" w:rsidRDefault="00FE289A">
      <w:r>
        <w:t>679 15 Lipovec u Blanska</w:t>
      </w:r>
    </w:p>
    <w:p w14:paraId="47166E79" w14:textId="77777777" w:rsidR="00FE289A" w:rsidRDefault="00FE289A"/>
    <w:p w14:paraId="47166E7A" w14:textId="77777777" w:rsidR="00FE289A" w:rsidRDefault="00FE289A"/>
    <w:p w14:paraId="47166E7B" w14:textId="14F228C9" w:rsidR="00FE289A" w:rsidRDefault="00FE289A" w:rsidP="00135F87">
      <w:pPr>
        <w:jc w:val="right"/>
      </w:pPr>
      <w:r>
        <w:t xml:space="preserve">V Lipovci dne </w:t>
      </w:r>
      <w:r w:rsidR="002C77DE">
        <w:t>1</w:t>
      </w:r>
      <w:r w:rsidR="00633A0F">
        <w:t>0</w:t>
      </w:r>
      <w:r w:rsidR="00B551FE">
        <w:t>. dubna 202</w:t>
      </w:r>
      <w:r w:rsidR="0079193C">
        <w:t>6</w:t>
      </w:r>
    </w:p>
    <w:p w14:paraId="47166E7C" w14:textId="77777777" w:rsidR="00FE289A" w:rsidRDefault="00FE289A"/>
    <w:p w14:paraId="47166E7D" w14:textId="77777777" w:rsidR="00FE289A" w:rsidRPr="00135F87" w:rsidRDefault="00FE289A">
      <w:pPr>
        <w:rPr>
          <w:b/>
        </w:rPr>
      </w:pPr>
      <w:r w:rsidRPr="00135F87">
        <w:rPr>
          <w:b/>
        </w:rPr>
        <w:t>Schválení výsledku hospodaření a žádost o pře</w:t>
      </w:r>
      <w:r w:rsidR="00135F87">
        <w:rPr>
          <w:b/>
        </w:rPr>
        <w:t xml:space="preserve">vedení zisku </w:t>
      </w:r>
    </w:p>
    <w:p w14:paraId="47166E7E" w14:textId="77777777" w:rsidR="00FE289A" w:rsidRDefault="00FE289A"/>
    <w:p w14:paraId="47166E7F" w14:textId="148B2621" w:rsidR="00FE289A" w:rsidRDefault="00B551FE" w:rsidP="00B551FE">
      <w:r>
        <w:t>K 31. 12. 202</w:t>
      </w:r>
      <w:r w:rsidR="0079193C">
        <w:t>5</w:t>
      </w:r>
      <w:r w:rsidR="00FE289A">
        <w:t xml:space="preserve"> bylo celkové </w:t>
      </w:r>
      <w:r>
        <w:t>hospodaření Základní</w:t>
      </w:r>
      <w:r w:rsidR="00FE289A">
        <w:t xml:space="preserve"> školy a Mateřské školy Lipovec, okres Blansko, příspěvkov</w:t>
      </w:r>
      <w:r w:rsidR="00135F87">
        <w:t>é</w:t>
      </w:r>
      <w:r w:rsidR="00FE289A">
        <w:t xml:space="preserve"> organizace ziskové. Z hl</w:t>
      </w:r>
      <w:r>
        <w:t xml:space="preserve">avní činnosti skončilo ziskem </w:t>
      </w:r>
      <w:r w:rsidR="000A2A0C">
        <w:t>365</w:t>
      </w:r>
      <w:r w:rsidR="00FE289A">
        <w:t>.</w:t>
      </w:r>
      <w:r w:rsidR="00621DA9">
        <w:t>488</w:t>
      </w:r>
      <w:r>
        <w:t>,</w:t>
      </w:r>
      <w:r w:rsidR="00621DA9">
        <w:t>96</w:t>
      </w:r>
      <w:r>
        <w:t xml:space="preserve"> </w:t>
      </w:r>
      <w:r w:rsidR="00FE289A">
        <w:t xml:space="preserve">Kč a v hospodářské činnosti ziskem </w:t>
      </w:r>
      <w:r w:rsidR="00621DA9">
        <w:t>108</w:t>
      </w:r>
      <w:r>
        <w:t>.</w:t>
      </w:r>
      <w:r w:rsidR="00621DA9">
        <w:t>735</w:t>
      </w:r>
      <w:r>
        <w:t>,</w:t>
      </w:r>
      <w:r w:rsidR="00621DA9">
        <w:t>55</w:t>
      </w:r>
      <w:r w:rsidR="00FE289A">
        <w:t xml:space="preserve"> Kč. Celkem zisk činní </w:t>
      </w:r>
      <w:r w:rsidR="000A2A0C">
        <w:t>474</w:t>
      </w:r>
      <w:r>
        <w:t>.</w:t>
      </w:r>
      <w:r w:rsidR="000A2A0C">
        <w:t>224</w:t>
      </w:r>
      <w:r>
        <w:t>,</w:t>
      </w:r>
      <w:r w:rsidR="000A2A0C">
        <w:t>51</w:t>
      </w:r>
      <w:r w:rsidR="00435CC2">
        <w:t xml:space="preserve"> Kč.</w:t>
      </w:r>
    </w:p>
    <w:p w14:paraId="47166E80" w14:textId="77777777" w:rsidR="00435CC2" w:rsidRDefault="00435CC2" w:rsidP="00B551FE"/>
    <w:p w14:paraId="47166E81" w14:textId="369721DF" w:rsidR="00435CC2" w:rsidRDefault="00435CC2" w:rsidP="00B551FE">
      <w:r>
        <w:t>Žádáme o schválení převedení zisku z </w:t>
      </w:r>
      <w:r w:rsidR="00B551FE">
        <w:t>výsledku hospodaření za rok 202</w:t>
      </w:r>
      <w:r w:rsidR="006A4F81">
        <w:t>5</w:t>
      </w:r>
      <w:r>
        <w:t xml:space="preserve"> ve výši </w:t>
      </w:r>
      <w:r w:rsidR="006A4F81">
        <w:t>474</w:t>
      </w:r>
      <w:r w:rsidR="00B551FE">
        <w:t>.</w:t>
      </w:r>
      <w:r w:rsidR="006A4F81">
        <w:t>224</w:t>
      </w:r>
      <w:r w:rsidR="002C55BB">
        <w:t>,</w:t>
      </w:r>
      <w:r w:rsidR="006A4F81">
        <w:t>51</w:t>
      </w:r>
      <w:r w:rsidR="002C55BB">
        <w:t xml:space="preserve"> </w:t>
      </w:r>
      <w:r w:rsidR="006B268B">
        <w:t>Kč</w:t>
      </w:r>
      <w:r w:rsidR="00135F87">
        <w:t xml:space="preserve"> do rezervního fondu organizace.  </w:t>
      </w:r>
    </w:p>
    <w:p w14:paraId="47166E82" w14:textId="77777777" w:rsidR="00135F87" w:rsidRDefault="00135F87"/>
    <w:p w14:paraId="47166E83" w14:textId="77777777" w:rsidR="00135F87" w:rsidRDefault="00135F87"/>
    <w:p w14:paraId="47166E84" w14:textId="77777777" w:rsidR="00135F87" w:rsidRDefault="00135F87">
      <w:r>
        <w:t xml:space="preserve">Děkujeme. </w:t>
      </w:r>
    </w:p>
    <w:p w14:paraId="47166E85" w14:textId="77777777" w:rsidR="00135F87" w:rsidRDefault="00135F87">
      <w:r>
        <w:t xml:space="preserve">S pozdravem </w:t>
      </w:r>
    </w:p>
    <w:p w14:paraId="47166E86" w14:textId="77777777" w:rsidR="00135F87" w:rsidRDefault="00135F87"/>
    <w:p w14:paraId="47166E87" w14:textId="77777777" w:rsidR="00135F87" w:rsidRDefault="00135F87"/>
    <w:p w14:paraId="47166E88" w14:textId="0BD8346E" w:rsidR="00135F87" w:rsidRDefault="00135F87">
      <w:r>
        <w:t xml:space="preserve">Mgr. </w:t>
      </w:r>
      <w:r w:rsidR="00F53005">
        <w:t>Josef Škvařil</w:t>
      </w:r>
    </w:p>
    <w:p w14:paraId="47166E89" w14:textId="77777777" w:rsidR="00135F87" w:rsidRDefault="00135F87">
      <w:r>
        <w:t>ředitel ZŠ a MŠ Lipovec</w:t>
      </w:r>
    </w:p>
    <w:sectPr w:rsidR="00135F87" w:rsidSect="00BA175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0D885" w14:textId="77777777" w:rsidR="004E5B7C" w:rsidRDefault="004E5B7C" w:rsidP="00110132">
      <w:pPr>
        <w:spacing w:after="0" w:line="240" w:lineRule="auto"/>
      </w:pPr>
      <w:r>
        <w:separator/>
      </w:r>
    </w:p>
  </w:endnote>
  <w:endnote w:type="continuationSeparator" w:id="0">
    <w:p w14:paraId="2AEB6528" w14:textId="77777777" w:rsidR="004E5B7C" w:rsidRDefault="004E5B7C" w:rsidP="0011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6E91" w14:textId="77777777" w:rsidR="00110132" w:rsidRPr="008E6D1E" w:rsidRDefault="00110132" w:rsidP="00110132">
    <w:pPr>
      <w:pStyle w:val="Zpat"/>
      <w:rPr>
        <w:rFonts w:ascii="Arial" w:hAnsi="Arial" w:cs="Arial"/>
        <w:sz w:val="24"/>
      </w:rPr>
    </w:pPr>
    <w:r w:rsidRPr="008E6D1E">
      <w:rPr>
        <w:rFonts w:ascii="Arial" w:hAnsi="Arial" w:cs="Arial"/>
        <w:sz w:val="24"/>
      </w:rPr>
      <w:t xml:space="preserve">E-mail: </w:t>
    </w:r>
    <w:hyperlink r:id="rId1" w:history="1">
      <w:r w:rsidRPr="008E6D1E">
        <w:rPr>
          <w:rStyle w:val="Hypertextovodkaz"/>
          <w:rFonts w:ascii="Arial" w:hAnsi="Arial" w:cs="Arial"/>
          <w:sz w:val="24"/>
        </w:rPr>
        <w:t>zslipovec@email.cz</w:t>
      </w:r>
    </w:hyperlink>
    <w:r w:rsidRPr="008E6D1E">
      <w:rPr>
        <w:rFonts w:ascii="Arial" w:hAnsi="Arial" w:cs="Arial"/>
        <w:sz w:val="24"/>
      </w:rPr>
      <w:tab/>
    </w:r>
    <w:r>
      <w:rPr>
        <w:rFonts w:ascii="Arial" w:hAnsi="Arial" w:cs="Arial"/>
        <w:sz w:val="24"/>
      </w:rPr>
      <w:t xml:space="preserve">             </w:t>
    </w:r>
    <w:proofErr w:type="gramStart"/>
    <w:r w:rsidRPr="008E6D1E">
      <w:rPr>
        <w:rFonts w:ascii="Arial" w:hAnsi="Arial" w:cs="Arial"/>
        <w:sz w:val="24"/>
      </w:rPr>
      <w:t>Internet</w:t>
    </w:r>
    <w:proofErr w:type="gramEnd"/>
    <w:r w:rsidRPr="008E6D1E">
      <w:rPr>
        <w:rFonts w:ascii="Arial" w:hAnsi="Arial" w:cs="Arial"/>
        <w:sz w:val="24"/>
      </w:rPr>
      <w:t xml:space="preserve">: </w:t>
    </w:r>
    <w:hyperlink r:id="rId2" w:history="1">
      <w:r w:rsidRPr="008E6D1E">
        <w:rPr>
          <w:rStyle w:val="Hypertextovodkaz"/>
          <w:rFonts w:ascii="Arial" w:hAnsi="Arial" w:cs="Arial"/>
          <w:sz w:val="24"/>
        </w:rPr>
        <w:t>www.zslipovec.cz</w:t>
      </w:r>
    </w:hyperlink>
    <w:r w:rsidRPr="008E6D1E">
      <w:rPr>
        <w:rFonts w:ascii="Arial" w:hAnsi="Arial" w:cs="Arial"/>
        <w:sz w:val="24"/>
      </w:rPr>
      <w:tab/>
      <w:t>IČO: 71004165</w:t>
    </w:r>
  </w:p>
  <w:p w14:paraId="47166E92" w14:textId="77777777" w:rsidR="00110132" w:rsidRDefault="001101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C5E6B" w14:textId="77777777" w:rsidR="004E5B7C" w:rsidRDefault="004E5B7C" w:rsidP="00110132">
      <w:pPr>
        <w:spacing w:after="0" w:line="240" w:lineRule="auto"/>
      </w:pPr>
      <w:r>
        <w:separator/>
      </w:r>
    </w:p>
  </w:footnote>
  <w:footnote w:type="continuationSeparator" w:id="0">
    <w:p w14:paraId="39A4FEC1" w14:textId="77777777" w:rsidR="004E5B7C" w:rsidRDefault="004E5B7C" w:rsidP="00110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6E8E" w14:textId="77777777" w:rsidR="00110132" w:rsidRDefault="00110132" w:rsidP="00110132">
    <w:pPr>
      <w:jc w:val="center"/>
      <w:rPr>
        <w:rFonts w:ascii="Arial" w:hAnsi="Arial" w:cs="Arial"/>
        <w:b/>
        <w:sz w:val="32"/>
      </w:rPr>
    </w:pPr>
    <w:r w:rsidRPr="00266621">
      <w:rPr>
        <w:rFonts w:ascii="Arial" w:hAnsi="Arial" w:cs="Arial"/>
        <w:b/>
        <w:sz w:val="32"/>
      </w:rPr>
      <w:t>Základní škola a Mateřská škola Lipovec, okres Blansko, příspěvková organizace</w:t>
    </w:r>
  </w:p>
  <w:p w14:paraId="47166E8F" w14:textId="77777777" w:rsidR="00110132" w:rsidRPr="008E6D1E" w:rsidRDefault="00110132" w:rsidP="00110132">
    <w:pPr>
      <w:pStyle w:val="Zhlav"/>
      <w:pBdr>
        <w:bottom w:val="single" w:sz="4" w:space="1" w:color="auto"/>
      </w:pBdr>
      <w:rPr>
        <w:rFonts w:ascii="Arial" w:hAnsi="Arial" w:cs="Arial"/>
        <w:sz w:val="24"/>
      </w:rPr>
    </w:pPr>
    <w:r w:rsidRPr="008E6D1E">
      <w:rPr>
        <w:rFonts w:ascii="Arial" w:hAnsi="Arial" w:cs="Arial"/>
        <w:sz w:val="24"/>
      </w:rPr>
      <w:t xml:space="preserve">PSČ 679 15 </w:t>
    </w:r>
    <w:r w:rsidRPr="008E6D1E">
      <w:rPr>
        <w:rFonts w:ascii="Arial" w:hAnsi="Arial" w:cs="Arial"/>
        <w:sz w:val="24"/>
      </w:rPr>
      <w:tab/>
      <w:t>Lipovec 167</w:t>
    </w:r>
    <w:r w:rsidRPr="008E6D1E">
      <w:rPr>
        <w:rFonts w:ascii="Arial" w:hAnsi="Arial" w:cs="Arial"/>
        <w:sz w:val="24"/>
      </w:rPr>
      <w:tab/>
      <w:t>Telefon: 516 445</w:t>
    </w:r>
    <w:r>
      <w:rPr>
        <w:rFonts w:ascii="Arial" w:hAnsi="Arial" w:cs="Arial"/>
        <w:sz w:val="24"/>
      </w:rPr>
      <w:t> </w:t>
    </w:r>
    <w:r w:rsidRPr="008E6D1E">
      <w:rPr>
        <w:rFonts w:ascii="Arial" w:hAnsi="Arial" w:cs="Arial"/>
        <w:sz w:val="24"/>
      </w:rPr>
      <w:t>184</w:t>
    </w:r>
  </w:p>
  <w:p w14:paraId="47166E90" w14:textId="77777777" w:rsidR="00110132" w:rsidRDefault="0011013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CC2"/>
    <w:rsid w:val="000971BB"/>
    <w:rsid w:val="00097BE0"/>
    <w:rsid w:val="000A2A0C"/>
    <w:rsid w:val="00110132"/>
    <w:rsid w:val="001115C5"/>
    <w:rsid w:val="00121A68"/>
    <w:rsid w:val="00135F87"/>
    <w:rsid w:val="00175BC7"/>
    <w:rsid w:val="00265431"/>
    <w:rsid w:val="0028361C"/>
    <w:rsid w:val="002C55BB"/>
    <w:rsid w:val="002C77DE"/>
    <w:rsid w:val="003113C5"/>
    <w:rsid w:val="003658BB"/>
    <w:rsid w:val="00380F1E"/>
    <w:rsid w:val="003A6ED5"/>
    <w:rsid w:val="004110B5"/>
    <w:rsid w:val="00435CC2"/>
    <w:rsid w:val="004449B2"/>
    <w:rsid w:val="004E5B7C"/>
    <w:rsid w:val="00511866"/>
    <w:rsid w:val="0055723B"/>
    <w:rsid w:val="005E351C"/>
    <w:rsid w:val="00621DA9"/>
    <w:rsid w:val="00633A0F"/>
    <w:rsid w:val="006A4F81"/>
    <w:rsid w:val="006B268B"/>
    <w:rsid w:val="006D2B28"/>
    <w:rsid w:val="00727E64"/>
    <w:rsid w:val="0079193C"/>
    <w:rsid w:val="007C6AF6"/>
    <w:rsid w:val="009331E0"/>
    <w:rsid w:val="00944BF8"/>
    <w:rsid w:val="009E0C10"/>
    <w:rsid w:val="00A8131A"/>
    <w:rsid w:val="00B551FE"/>
    <w:rsid w:val="00B767F9"/>
    <w:rsid w:val="00BA1756"/>
    <w:rsid w:val="00BB655D"/>
    <w:rsid w:val="00C8289E"/>
    <w:rsid w:val="00CB21B1"/>
    <w:rsid w:val="00CB7CE8"/>
    <w:rsid w:val="00DD5CDF"/>
    <w:rsid w:val="00E01636"/>
    <w:rsid w:val="00F53005"/>
    <w:rsid w:val="00F84351"/>
    <w:rsid w:val="00F90068"/>
    <w:rsid w:val="00FD62FC"/>
    <w:rsid w:val="00FE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66E76"/>
  <w15:docId w15:val="{12B8244B-1234-4AE9-93D6-6CBBD31B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1013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10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1013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10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1013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11013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35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5F87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slipovec.cz" TargetMode="External"/><Relationship Id="rId1" Type="http://schemas.openxmlformats.org/officeDocument/2006/relationships/hyperlink" Target="mailto:zslipovec@email.cz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lezelova\Documents\&#353;ablona%20hlavi&#269;k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šablona hlavička</Template>
  <TotalTime>0</TotalTime>
  <Pages>1</Pages>
  <Words>86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Dolezelova</dc:creator>
  <cp:lastModifiedBy>PC</cp:lastModifiedBy>
  <cp:revision>2</cp:revision>
  <cp:lastPrinted>2022-04-21T16:04:00Z</cp:lastPrinted>
  <dcterms:created xsi:type="dcterms:W3CDTF">2026-05-18T08:59:00Z</dcterms:created>
  <dcterms:modified xsi:type="dcterms:W3CDTF">2026-05-18T08:59:00Z</dcterms:modified>
</cp:coreProperties>
</file>